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B1A068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804E4DD" w14:textId="77777777" w:rsidR="0034555A" w:rsidRDefault="0034555A" w:rsidP="00C640E9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4637BEA" w14:textId="7DA0AC74" w:rsidR="00C640E9" w:rsidRPr="00C640E9" w:rsidRDefault="00C640E9" w:rsidP="00F07C29">
      <w:pPr>
        <w:spacing w:after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640E9">
        <w:rPr>
          <w:rFonts w:asciiTheme="minorHAnsi" w:hAnsiTheme="minorHAnsi" w:cstheme="minorHAnsi"/>
          <w:b/>
          <w:sz w:val="20"/>
          <w:szCs w:val="20"/>
        </w:rPr>
        <w:t>FORMULARZ OFERTY</w:t>
      </w:r>
    </w:p>
    <w:p w14:paraId="37959A72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0152EA79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Dane Wykonawcy:</w:t>
      </w:r>
    </w:p>
    <w:p w14:paraId="64F9DC60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 xml:space="preserve">a) Zarejestrowana </w:t>
      </w:r>
      <w:r w:rsidRPr="00C640E9">
        <w:rPr>
          <w:rFonts w:asciiTheme="minorHAnsi" w:hAnsiTheme="minorHAnsi" w:cstheme="minorHAnsi"/>
          <w:b/>
          <w:bCs/>
          <w:sz w:val="20"/>
          <w:szCs w:val="20"/>
        </w:rPr>
        <w:t>nazwa Wykonawcy </w:t>
      </w:r>
      <w:r w:rsidRPr="00C640E9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2"/>
      </w:r>
      <w:r w:rsidRPr="00C640E9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74C97155" w14:textId="77777777" w:rsidR="003750A5" w:rsidRDefault="003750A5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60884676" w14:textId="139FCEB3" w:rsidR="00C640E9" w:rsidRDefault="00C640E9" w:rsidP="003750A5">
      <w:pPr>
        <w:spacing w:after="0"/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14:paraId="5537A6C7" w14:textId="77777777" w:rsidR="003750A5" w:rsidRPr="00C640E9" w:rsidRDefault="003750A5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6703FE46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 xml:space="preserve">b) Zarejestrowany </w:t>
      </w:r>
      <w:r w:rsidRPr="00C640E9">
        <w:rPr>
          <w:rFonts w:asciiTheme="minorHAnsi" w:hAnsiTheme="minorHAnsi" w:cstheme="minorHAnsi"/>
          <w:b/>
          <w:bCs/>
          <w:sz w:val="20"/>
          <w:szCs w:val="20"/>
        </w:rPr>
        <w:t>adres Wykonawcy</w:t>
      </w:r>
      <w:r w:rsidRPr="00C640E9">
        <w:rPr>
          <w:rFonts w:asciiTheme="minorHAnsi" w:hAnsiTheme="minorHAnsi" w:cstheme="minorHAnsi"/>
          <w:sz w:val="20"/>
          <w:szCs w:val="20"/>
        </w:rPr>
        <w:t>:</w:t>
      </w:r>
    </w:p>
    <w:p w14:paraId="1FE79DDC" w14:textId="77777777" w:rsidR="003750A5" w:rsidRDefault="003750A5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1F3EA25E" w14:textId="4375F93E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7EC41566" w14:textId="77777777" w:rsidR="003750A5" w:rsidRDefault="003750A5" w:rsidP="003750A5">
      <w:pPr>
        <w:spacing w:after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0E7A8F2" w14:textId="74CD3055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b/>
          <w:bCs/>
          <w:sz w:val="20"/>
          <w:szCs w:val="20"/>
        </w:rPr>
        <w:t>REGON</w:t>
      </w:r>
      <w:r w:rsidRPr="00C640E9">
        <w:rPr>
          <w:rFonts w:asciiTheme="minorHAnsi" w:hAnsiTheme="minorHAnsi" w:cstheme="minorHAnsi"/>
          <w:sz w:val="20"/>
          <w:szCs w:val="20"/>
        </w:rPr>
        <w:t xml:space="preserve"> .......................................... </w:t>
      </w:r>
      <w:r w:rsidRPr="00C640E9">
        <w:rPr>
          <w:rFonts w:asciiTheme="minorHAnsi" w:hAnsiTheme="minorHAnsi" w:cstheme="minorHAnsi"/>
          <w:b/>
          <w:bCs/>
          <w:sz w:val="20"/>
          <w:szCs w:val="20"/>
        </w:rPr>
        <w:t>NIP</w:t>
      </w:r>
      <w:r w:rsidRPr="00C640E9">
        <w:rPr>
          <w:rFonts w:asciiTheme="minorHAnsi" w:hAnsiTheme="minorHAnsi" w:cstheme="minorHAnsi"/>
          <w:sz w:val="20"/>
          <w:szCs w:val="20"/>
        </w:rPr>
        <w:t xml:space="preserve"> ............................................. </w:t>
      </w:r>
      <w:r w:rsidRPr="00C640E9">
        <w:rPr>
          <w:rFonts w:asciiTheme="minorHAnsi" w:hAnsiTheme="minorHAnsi" w:cstheme="minorHAnsi"/>
          <w:b/>
          <w:bCs/>
          <w:sz w:val="20"/>
          <w:szCs w:val="20"/>
        </w:rPr>
        <w:t xml:space="preserve">KRS </w:t>
      </w:r>
      <w:r w:rsidRPr="00C640E9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1249199E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c) Dane kontaktowe</w:t>
      </w:r>
      <w:r w:rsidRPr="00C640E9">
        <w:rPr>
          <w:rFonts w:asciiTheme="minorHAnsi" w:hAnsiTheme="minorHAnsi" w:cstheme="minorHAnsi"/>
          <w:b/>
          <w:bCs/>
          <w:sz w:val="20"/>
          <w:szCs w:val="20"/>
        </w:rPr>
        <w:t xml:space="preserve"> Wykonawcy</w:t>
      </w:r>
      <w:r w:rsidRPr="00C640E9">
        <w:rPr>
          <w:rFonts w:asciiTheme="minorHAnsi" w:hAnsiTheme="minorHAnsi" w:cstheme="minorHAnsi"/>
          <w:sz w:val="20"/>
          <w:szCs w:val="20"/>
        </w:rPr>
        <w:t>:</w:t>
      </w:r>
    </w:p>
    <w:p w14:paraId="196883BD" w14:textId="4D92EA90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b/>
          <w:bCs/>
          <w:sz w:val="20"/>
          <w:szCs w:val="20"/>
        </w:rPr>
        <w:t>tel.</w:t>
      </w:r>
      <w:r w:rsidRPr="00C640E9">
        <w:rPr>
          <w:rFonts w:asciiTheme="minorHAnsi" w:hAnsiTheme="minorHAnsi" w:cstheme="minorHAnsi"/>
          <w:sz w:val="20"/>
          <w:szCs w:val="20"/>
        </w:rPr>
        <w:t xml:space="preserve"> ................................... </w:t>
      </w:r>
      <w:r w:rsidR="003750A5">
        <w:rPr>
          <w:rFonts w:asciiTheme="minorHAnsi" w:hAnsiTheme="minorHAnsi" w:cstheme="minorHAnsi"/>
          <w:sz w:val="20"/>
          <w:szCs w:val="20"/>
        </w:rPr>
        <w:t xml:space="preserve">; </w:t>
      </w:r>
      <w:r w:rsidRPr="00C640E9">
        <w:rPr>
          <w:rFonts w:asciiTheme="minorHAnsi" w:hAnsiTheme="minorHAnsi" w:cstheme="minorHAnsi"/>
          <w:b/>
          <w:bCs/>
          <w:sz w:val="20"/>
          <w:szCs w:val="20"/>
        </w:rPr>
        <w:t>e-</w:t>
      </w:r>
      <w:r w:rsidRPr="00C640E9">
        <w:rPr>
          <w:rFonts w:asciiTheme="minorHAnsi" w:hAnsiTheme="minorHAnsi" w:cstheme="minorHAnsi"/>
          <w:b/>
          <w:sz w:val="20"/>
          <w:szCs w:val="20"/>
        </w:rPr>
        <w:t>mail</w:t>
      </w:r>
      <w:r w:rsidRPr="00C640E9">
        <w:rPr>
          <w:rFonts w:asciiTheme="minorHAnsi" w:hAnsiTheme="minorHAnsi" w:cstheme="minorHAnsi"/>
          <w:sz w:val="20"/>
          <w:szCs w:val="20"/>
        </w:rPr>
        <w:t xml:space="preserve"> ..............................................................</w:t>
      </w:r>
    </w:p>
    <w:p w14:paraId="5992AC1F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b/>
          <w:bCs/>
          <w:sz w:val="20"/>
          <w:szCs w:val="20"/>
        </w:rPr>
        <w:t xml:space="preserve">Osoba do kontaktu </w:t>
      </w:r>
      <w:r w:rsidRPr="00C640E9">
        <w:rPr>
          <w:rFonts w:asciiTheme="minorHAnsi" w:hAnsiTheme="minorHAnsi" w:cstheme="minorHAnsi"/>
          <w:sz w:val="20"/>
          <w:szCs w:val="20"/>
        </w:rPr>
        <w:t>: ...........................................................................................................................</w:t>
      </w:r>
    </w:p>
    <w:p w14:paraId="6AE1FF85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7B147E7C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w odpowiedzi na zapytanie ofertowe</w:t>
      </w:r>
      <w:r w:rsidRPr="00C640E9">
        <w:rPr>
          <w:rFonts w:asciiTheme="minorHAnsi" w:hAnsiTheme="minorHAnsi" w:cstheme="minorHAnsi"/>
          <w:bCs/>
          <w:iCs/>
          <w:sz w:val="20"/>
          <w:szCs w:val="20"/>
        </w:rPr>
        <w:t xml:space="preserve"> dotyczące zadania pn. „</w:t>
      </w:r>
      <w:r w:rsidRPr="00C640E9">
        <w:rPr>
          <w:rFonts w:asciiTheme="minorHAnsi" w:hAnsiTheme="minorHAnsi" w:cstheme="minorHAnsi"/>
          <w:b/>
          <w:bCs/>
          <w:iCs/>
          <w:sz w:val="20"/>
          <w:szCs w:val="20"/>
        </w:rPr>
        <w:t>Kompleksowa dostawa gazu do siedziby Spółki Oświetlenie Uliczne i Drogowe w Kaliszu”</w:t>
      </w:r>
    </w:p>
    <w:p w14:paraId="5C454DE9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iCs/>
          <w:sz w:val="20"/>
          <w:szCs w:val="20"/>
        </w:rPr>
        <w:t>ja/m</w:t>
      </w:r>
      <w:r w:rsidRPr="00C640E9">
        <w:rPr>
          <w:rFonts w:asciiTheme="minorHAnsi" w:hAnsiTheme="minorHAnsi" w:cstheme="minorHAnsi"/>
          <w:sz w:val="20"/>
          <w:szCs w:val="20"/>
        </w:rPr>
        <w:t>y niżej podpisany/i, oferuje/my wykonanie zamówienia w zakresie szczegółowo w nim opisanym, zgodnie z poniższą kalkulacją :</w:t>
      </w:r>
    </w:p>
    <w:p w14:paraId="69CACF04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2474B175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 xml:space="preserve">netto: ………………………………………………..zł (słownie zł:……....……………………………………..…….……….… </w:t>
      </w:r>
    </w:p>
    <w:p w14:paraId="2BC8A9A6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4C211E78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………………………………………………………………………………………………………………………………………………...)</w:t>
      </w:r>
    </w:p>
    <w:p w14:paraId="2D9AC147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24F598E9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 xml:space="preserve">brutto: ……….…………………………………….. zł (słownie zł:…………….………………….……...…...……….……….. </w:t>
      </w:r>
    </w:p>
    <w:p w14:paraId="7CF7ED7F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4E5F0C95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…………………………………………………………………………………………………………………………………………………..)</w:t>
      </w:r>
    </w:p>
    <w:p w14:paraId="2F729C40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5AE12135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Wskazana powyżej wartość netto oferty została wyliczona według wzoru:</w:t>
      </w:r>
    </w:p>
    <w:p w14:paraId="09C3E5EB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3B581EEB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640E9">
        <w:rPr>
          <w:rFonts w:asciiTheme="minorHAnsi" w:hAnsiTheme="minorHAnsi" w:cstheme="minorHAnsi"/>
          <w:b/>
          <w:bCs/>
          <w:sz w:val="20"/>
          <w:szCs w:val="20"/>
        </w:rPr>
        <w:t>Wartość netto: CS x T</w:t>
      </w:r>
    </w:p>
    <w:p w14:paraId="3EA70034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122CE7A3" w14:textId="0A703F7C" w:rsidR="00D5004F" w:rsidRPr="00C640E9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 xml:space="preserve">CS = </w:t>
      </w:r>
      <w:r>
        <w:rPr>
          <w:rFonts w:asciiTheme="minorHAnsi" w:hAnsiTheme="minorHAnsi" w:cstheme="minorHAnsi"/>
          <w:sz w:val="20"/>
          <w:szCs w:val="20"/>
        </w:rPr>
        <w:t>(</w:t>
      </w:r>
      <w:r w:rsidRPr="00C640E9">
        <w:rPr>
          <w:rFonts w:asciiTheme="minorHAnsi" w:hAnsiTheme="minorHAnsi" w:cstheme="minorHAnsi"/>
          <w:sz w:val="20"/>
          <w:szCs w:val="20"/>
        </w:rPr>
        <w:t>C</w:t>
      </w:r>
      <w:r w:rsidRPr="00C640E9">
        <w:rPr>
          <w:rFonts w:asciiTheme="minorHAnsi" w:hAnsiTheme="minorHAnsi" w:cstheme="minorHAnsi"/>
          <w:sz w:val="20"/>
          <w:szCs w:val="20"/>
          <w:vertAlign w:val="subscript"/>
        </w:rPr>
        <w:t>PGDA</w:t>
      </w:r>
      <w:r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* WP)</w:t>
      </w:r>
      <w:r w:rsidRPr="00C640E9">
        <w:rPr>
          <w:rFonts w:asciiTheme="minorHAnsi" w:hAnsiTheme="minorHAnsi" w:cstheme="minorHAnsi"/>
          <w:sz w:val="20"/>
          <w:szCs w:val="20"/>
        </w:rPr>
        <w:t xml:space="preserve"> + K +</w:t>
      </w:r>
      <w:r>
        <w:rPr>
          <w:rFonts w:asciiTheme="minorHAnsi" w:hAnsiTheme="minorHAnsi" w:cstheme="minorHAnsi"/>
          <w:sz w:val="20"/>
          <w:szCs w:val="20"/>
        </w:rPr>
        <w:t xml:space="preserve"> B</w:t>
      </w:r>
      <w:r w:rsidR="00F07C2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+</w:t>
      </w:r>
      <w:r w:rsidRPr="00C640E9">
        <w:rPr>
          <w:rFonts w:asciiTheme="minorHAnsi" w:hAnsiTheme="minorHAnsi" w:cstheme="minorHAnsi"/>
          <w:sz w:val="20"/>
          <w:szCs w:val="20"/>
        </w:rPr>
        <w:t xml:space="preserve"> A</w:t>
      </w:r>
    </w:p>
    <w:p w14:paraId="5FBF15CE" w14:textId="77777777" w:rsidR="00D5004F" w:rsidRPr="00C640E9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40B46584" w14:textId="022E97B6" w:rsidR="00D5004F" w:rsidRPr="00C640E9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Gdzie:</w:t>
      </w:r>
    </w:p>
    <w:p w14:paraId="63A73F16" w14:textId="1C8C50F7" w:rsidR="00D5004F" w:rsidRPr="00C640E9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CS – Umowna cena gazu obowiązująca w danym miesiącu dostawy (netto) [gr/kWh] wyznaczona z dokładnością do dwóch miejsc po przecinku.</w:t>
      </w:r>
    </w:p>
    <w:p w14:paraId="222C096F" w14:textId="52911EC0" w:rsidR="00D5004F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C</w:t>
      </w:r>
      <w:r w:rsidRPr="00C640E9">
        <w:rPr>
          <w:rFonts w:asciiTheme="minorHAnsi" w:hAnsiTheme="minorHAnsi" w:cstheme="minorHAnsi"/>
          <w:sz w:val="20"/>
          <w:szCs w:val="20"/>
          <w:vertAlign w:val="subscript"/>
        </w:rPr>
        <w:t>PGDA</w:t>
      </w:r>
      <w:r w:rsidRPr="00C640E9">
        <w:rPr>
          <w:rFonts w:asciiTheme="minorHAnsi" w:hAnsiTheme="minorHAnsi" w:cstheme="minorHAnsi"/>
          <w:sz w:val="20"/>
          <w:szCs w:val="20"/>
        </w:rPr>
        <w:t xml:space="preserve"> – Cena Paliwa Gazowego [gr/kWh] </w:t>
      </w:r>
      <w:r w:rsidR="00F07C29" w:rsidRPr="00F07C29">
        <w:rPr>
          <w:rFonts w:asciiTheme="minorHAnsi" w:hAnsiTheme="minorHAnsi" w:cstheme="minorHAnsi"/>
          <w:sz w:val="20"/>
          <w:szCs w:val="20"/>
        </w:rPr>
        <w:t xml:space="preserve">wyznaczona jako średnia arytmetyczna z indeksów </w:t>
      </w:r>
      <w:proofErr w:type="spellStart"/>
      <w:r w:rsidR="00F07C29" w:rsidRPr="00F07C29">
        <w:rPr>
          <w:rFonts w:asciiTheme="minorHAnsi" w:hAnsiTheme="minorHAnsi" w:cstheme="minorHAnsi"/>
          <w:sz w:val="20"/>
          <w:szCs w:val="20"/>
        </w:rPr>
        <w:t>TGEgasDA</w:t>
      </w:r>
      <w:proofErr w:type="spellEnd"/>
      <w:r w:rsidR="00F07C29" w:rsidRPr="00F07C29">
        <w:rPr>
          <w:rFonts w:asciiTheme="minorHAnsi" w:hAnsiTheme="minorHAnsi" w:cstheme="minorHAnsi"/>
          <w:sz w:val="20"/>
          <w:szCs w:val="20"/>
        </w:rPr>
        <w:t xml:space="preserve"> na Rynku Dnia Następnego Gazu dla wszystkich dób danego miesiąca n, tj. miesiąca dostawy.</w:t>
      </w:r>
    </w:p>
    <w:p w14:paraId="0E72A405" w14:textId="0BD1CB48" w:rsidR="00D5004F" w:rsidRPr="00C640E9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WP – współczynnik profilu</w:t>
      </w:r>
      <w:r w:rsidR="00F07C29" w:rsidRPr="00F07C29">
        <w:rPr>
          <w:rFonts w:asciiTheme="minorHAnsi" w:hAnsiTheme="minorHAnsi" w:cstheme="minorHAnsi"/>
          <w:sz w:val="20"/>
          <w:szCs w:val="20"/>
        </w:rPr>
        <w:t xml:space="preserve"> </w:t>
      </w:r>
      <w:r w:rsidR="00F07C29">
        <w:rPr>
          <w:rFonts w:asciiTheme="minorHAnsi" w:hAnsiTheme="minorHAnsi" w:cstheme="minorHAnsi"/>
          <w:sz w:val="20"/>
          <w:szCs w:val="20"/>
        </w:rPr>
        <w:t>wynoszący ………..</w:t>
      </w:r>
    </w:p>
    <w:p w14:paraId="5F0B0C3C" w14:textId="77777777" w:rsidR="00D5004F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K – składnik dodatkowy zawierający marże i wszelkie koszty Wykonawcy,</w:t>
      </w:r>
    </w:p>
    <w:p w14:paraId="45E15162" w14:textId="14AFE83F" w:rsidR="00D5004F" w:rsidRPr="00C640E9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 - </w:t>
      </w:r>
      <w:r w:rsidRPr="00C640E9">
        <w:rPr>
          <w:rFonts w:asciiTheme="minorHAnsi" w:hAnsiTheme="minorHAnsi" w:cstheme="minorHAnsi"/>
          <w:sz w:val="20"/>
          <w:szCs w:val="20"/>
        </w:rPr>
        <w:t xml:space="preserve"> koszt wywiązania się z obowiązku umorzenia tzw. białych certyfikatów przez Sprzedawcę zgodny z aktualnym stanem prawnym wyznaczony na podstawie kosztu uiszczenia opłaty zastępczej</w:t>
      </w:r>
      <w:r w:rsidR="00F07C29">
        <w:rPr>
          <w:rFonts w:asciiTheme="minorHAnsi" w:hAnsiTheme="minorHAnsi" w:cstheme="minorHAnsi"/>
          <w:sz w:val="20"/>
          <w:szCs w:val="20"/>
        </w:rPr>
        <w:t>,</w:t>
      </w:r>
    </w:p>
    <w:p w14:paraId="6FFBF28B" w14:textId="70393993" w:rsidR="00D5004F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A – podatek akcyzowy zgodny z aktualnym stanem prawnym</w:t>
      </w:r>
      <w:r w:rsidR="00F07C29">
        <w:rPr>
          <w:rFonts w:asciiTheme="minorHAnsi" w:hAnsiTheme="minorHAnsi" w:cstheme="minorHAnsi"/>
          <w:sz w:val="20"/>
          <w:szCs w:val="20"/>
        </w:rPr>
        <w:t>,</w:t>
      </w:r>
    </w:p>
    <w:p w14:paraId="3F4B19F0" w14:textId="68306705" w:rsidR="00F07C29" w:rsidRPr="00C640E9" w:rsidRDefault="00F07C29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T – prognozowane</w:t>
      </w:r>
      <w:r w:rsidRPr="00F07C29">
        <w:rPr>
          <w:rFonts w:asciiTheme="minorHAnsi" w:hAnsiTheme="minorHAnsi" w:cstheme="minorHAnsi"/>
          <w:sz w:val="20"/>
          <w:szCs w:val="20"/>
        </w:rPr>
        <w:t xml:space="preserve"> zapotrzebowanie na gaz dla wskazanej lokalizacji w okresie trwania umowy</w:t>
      </w:r>
      <w:r>
        <w:rPr>
          <w:rFonts w:asciiTheme="minorHAnsi" w:hAnsiTheme="minorHAnsi" w:cstheme="minorHAnsi"/>
          <w:sz w:val="20"/>
          <w:szCs w:val="20"/>
        </w:rPr>
        <w:t xml:space="preserve"> …… </w:t>
      </w:r>
      <w:r w:rsidRPr="00F07C29">
        <w:rPr>
          <w:rFonts w:asciiTheme="minorHAnsi" w:hAnsiTheme="minorHAnsi" w:cstheme="minorHAnsi"/>
          <w:sz w:val="20"/>
          <w:szCs w:val="20"/>
        </w:rPr>
        <w:t>264 MWh</w:t>
      </w:r>
      <w:r>
        <w:rPr>
          <w:rFonts w:asciiTheme="minorHAnsi" w:hAnsiTheme="minorHAnsi" w:cstheme="minorHAnsi"/>
          <w:sz w:val="20"/>
          <w:szCs w:val="20"/>
        </w:rPr>
        <w:t xml:space="preserve"> …..</w:t>
      </w:r>
    </w:p>
    <w:p w14:paraId="2F94A573" w14:textId="77777777" w:rsidR="00D5004F" w:rsidRPr="00C640E9" w:rsidRDefault="00D5004F" w:rsidP="00D5004F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2F434833" w14:textId="2DD36104" w:rsidR="00B10F28" w:rsidRPr="00B10F28" w:rsidRDefault="00C640E9" w:rsidP="000D77FC">
      <w:pPr>
        <w:numPr>
          <w:ilvl w:val="0"/>
          <w:numId w:val="28"/>
        </w:num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Oświadczam/y, iż posiadam/y wymagane przez przepisy prawa uprawnienia do wykonywania  przedmiotu umowy.</w:t>
      </w:r>
    </w:p>
    <w:p w14:paraId="13B8A3FC" w14:textId="35C94343" w:rsidR="00B10F28" w:rsidRDefault="00B10F28" w:rsidP="000D77FC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10F28">
        <w:rPr>
          <w:rFonts w:asciiTheme="minorHAnsi" w:hAnsiTheme="minorHAnsi" w:cstheme="minorHAnsi"/>
          <w:sz w:val="20"/>
          <w:szCs w:val="20"/>
        </w:rPr>
        <w:t>Oświadczam</w:t>
      </w:r>
      <w:r w:rsidR="003750A5">
        <w:rPr>
          <w:rFonts w:asciiTheme="minorHAnsi" w:hAnsiTheme="minorHAnsi" w:cstheme="minorHAnsi"/>
          <w:sz w:val="20"/>
          <w:szCs w:val="20"/>
        </w:rPr>
        <w:t>/y</w:t>
      </w:r>
      <w:r w:rsidRPr="00B10F28">
        <w:rPr>
          <w:rFonts w:asciiTheme="minorHAnsi" w:hAnsiTheme="minorHAnsi" w:cstheme="minorHAnsi"/>
          <w:sz w:val="20"/>
          <w:szCs w:val="20"/>
        </w:rPr>
        <w:t xml:space="preserve">, że nie podlegam wykluczeniu z postępowania na podstawie art. 7 ust. 1 ustawy </w:t>
      </w:r>
      <w:r w:rsidR="000D77FC">
        <w:rPr>
          <w:rFonts w:asciiTheme="minorHAnsi" w:hAnsiTheme="minorHAnsi" w:cstheme="minorHAnsi"/>
          <w:sz w:val="20"/>
          <w:szCs w:val="20"/>
        </w:rPr>
        <w:br/>
      </w:r>
      <w:r w:rsidRPr="00B10F28">
        <w:rPr>
          <w:rFonts w:asciiTheme="minorHAnsi" w:hAnsiTheme="minorHAnsi" w:cstheme="minorHAnsi"/>
          <w:sz w:val="20"/>
          <w:szCs w:val="20"/>
        </w:rPr>
        <w:t>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B10F28">
        <w:rPr>
          <w:rFonts w:asciiTheme="minorHAnsi" w:hAnsiTheme="minorHAnsi" w:cstheme="minorHAnsi"/>
          <w:sz w:val="20"/>
          <w:szCs w:val="20"/>
        </w:rPr>
        <w:t>szczególnych rozwiązaniach w zakresie przeciwdziałania wspieraniu agresji na Ukrainę oraz służących ochroni bezpieczeństwa narodowego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B28629D" w14:textId="77777777" w:rsidR="00C640E9" w:rsidRDefault="00C640E9" w:rsidP="000D77FC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10F28">
        <w:rPr>
          <w:rFonts w:asciiTheme="minorHAnsi" w:hAnsiTheme="minorHAnsi" w:cstheme="minorHAnsi"/>
          <w:sz w:val="20"/>
          <w:szCs w:val="20"/>
        </w:rPr>
        <w:t>Oświadczam/y że zapoznałem się z klauzulą informacyjną RODO zawartą w rozdz. XIV zapytania ofertowego.</w:t>
      </w:r>
    </w:p>
    <w:p w14:paraId="675C054A" w14:textId="77777777" w:rsidR="00C640E9" w:rsidRDefault="00C640E9" w:rsidP="000D77FC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10F28">
        <w:rPr>
          <w:rFonts w:asciiTheme="minorHAnsi" w:hAnsiTheme="minorHAnsi" w:cstheme="minorHAnsi"/>
          <w:sz w:val="20"/>
          <w:szCs w:val="20"/>
        </w:rPr>
        <w:t>Oświadczam/y, że uważam/y się za związanego niniejszą ofertą na okres 30 dni od dnia złożenia oferty.</w:t>
      </w:r>
    </w:p>
    <w:p w14:paraId="529F658D" w14:textId="46B0A012" w:rsidR="00C640E9" w:rsidRPr="003750A5" w:rsidRDefault="00C640E9" w:rsidP="000D77FC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10F28">
        <w:rPr>
          <w:rFonts w:asciiTheme="minorHAnsi" w:hAnsiTheme="minorHAnsi" w:cstheme="minorHAnsi"/>
          <w:sz w:val="20"/>
          <w:szCs w:val="20"/>
        </w:rPr>
        <w:t>Oświadczam/y, że wyrażam/y zgodę, by wszelką korespondencję związaną z ofertą oraz ewentualną realizacją przesyłano pocztą elektroniczną na adres:</w:t>
      </w:r>
    </w:p>
    <w:p w14:paraId="4807AE29" w14:textId="77777777" w:rsidR="00C640E9" w:rsidRPr="00C640E9" w:rsidRDefault="00C640E9" w:rsidP="003750A5">
      <w:pPr>
        <w:spacing w:after="0"/>
        <w:ind w:left="851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</w:t>
      </w:r>
    </w:p>
    <w:p w14:paraId="69B12FDC" w14:textId="77777777" w:rsidR="00C640E9" w:rsidRPr="00C640E9" w:rsidRDefault="00C640E9" w:rsidP="003750A5">
      <w:pPr>
        <w:spacing w:after="0"/>
        <w:ind w:left="851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(czytelny adres e-mail)</w:t>
      </w:r>
    </w:p>
    <w:p w14:paraId="4D860A60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1CE15133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0AF4DA23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C640E9">
        <w:rPr>
          <w:rFonts w:asciiTheme="minorHAnsi" w:hAnsiTheme="minorHAnsi" w:cstheme="minorHAnsi"/>
          <w:b/>
          <w:bCs/>
          <w:sz w:val="20"/>
          <w:szCs w:val="20"/>
          <w:u w:val="single"/>
        </w:rPr>
        <w:t>Na potwierdzenie spełnienia wymagań do oferty załączam:</w:t>
      </w:r>
    </w:p>
    <w:p w14:paraId="6E612490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1FC49CD4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1 ...........................................................................</w:t>
      </w:r>
    </w:p>
    <w:p w14:paraId="54C135E0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2 ...........................................................................</w:t>
      </w:r>
    </w:p>
    <w:p w14:paraId="133CA972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3 ...........................................................................</w:t>
      </w:r>
    </w:p>
    <w:p w14:paraId="193D3071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4 ...........................................................................</w:t>
      </w:r>
    </w:p>
    <w:p w14:paraId="5B78111A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Inne informacje Wykonawcy:</w:t>
      </w:r>
    </w:p>
    <w:p w14:paraId="2834F92C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47E7F3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</w:t>
      </w:r>
    </w:p>
    <w:p w14:paraId="489A1C62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B3FC3E7" w14:textId="77777777" w:rsidR="00C640E9" w:rsidRPr="00C640E9" w:rsidRDefault="00C640E9" w:rsidP="003750A5">
      <w:pPr>
        <w:spacing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</w:t>
      </w:r>
    </w:p>
    <w:p w14:paraId="384B48C3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3B33447F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38D785F1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______________, dnia ________________</w:t>
      </w:r>
    </w:p>
    <w:p w14:paraId="3F3A452B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397C5B90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14:paraId="72D16E17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 xml:space="preserve">    </w:t>
      </w:r>
      <w:r w:rsidRPr="00C640E9">
        <w:rPr>
          <w:rFonts w:asciiTheme="minorHAnsi" w:hAnsiTheme="minorHAnsi" w:cstheme="minorHAnsi"/>
          <w:sz w:val="20"/>
          <w:szCs w:val="20"/>
        </w:rPr>
        <w:tab/>
      </w:r>
      <w:r w:rsidRPr="00C640E9">
        <w:rPr>
          <w:rFonts w:asciiTheme="minorHAnsi" w:hAnsiTheme="minorHAnsi" w:cstheme="minorHAnsi"/>
          <w:sz w:val="20"/>
          <w:szCs w:val="20"/>
        </w:rPr>
        <w:tab/>
      </w:r>
      <w:r w:rsidRPr="00C640E9">
        <w:rPr>
          <w:rFonts w:asciiTheme="minorHAnsi" w:hAnsiTheme="minorHAnsi" w:cstheme="minorHAnsi"/>
          <w:sz w:val="20"/>
          <w:szCs w:val="20"/>
        </w:rPr>
        <w:tab/>
        <w:t xml:space="preserve">                </w:t>
      </w:r>
      <w:r w:rsidRPr="00C640E9">
        <w:rPr>
          <w:rFonts w:asciiTheme="minorHAnsi" w:hAnsiTheme="minorHAnsi" w:cstheme="minorHAnsi"/>
          <w:sz w:val="20"/>
          <w:szCs w:val="20"/>
        </w:rPr>
        <w:tab/>
      </w:r>
      <w:r w:rsidRPr="00C640E9">
        <w:rPr>
          <w:rFonts w:asciiTheme="minorHAnsi" w:hAnsiTheme="minorHAnsi" w:cstheme="minorHAnsi"/>
          <w:sz w:val="20"/>
          <w:szCs w:val="20"/>
        </w:rPr>
        <w:tab/>
      </w:r>
      <w:r w:rsidRPr="00C640E9">
        <w:rPr>
          <w:rFonts w:asciiTheme="minorHAnsi" w:hAnsiTheme="minorHAnsi" w:cstheme="minorHAnsi"/>
          <w:sz w:val="20"/>
          <w:szCs w:val="20"/>
        </w:rPr>
        <w:tab/>
        <w:t xml:space="preserve">        _________________________________          </w:t>
      </w:r>
    </w:p>
    <w:p w14:paraId="67794CD5" w14:textId="77777777" w:rsidR="00C640E9" w:rsidRPr="00C640E9" w:rsidRDefault="00C640E9" w:rsidP="00762695">
      <w:pPr>
        <w:spacing w:after="0"/>
        <w:ind w:left="4248"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640E9">
        <w:rPr>
          <w:rFonts w:asciiTheme="minorHAnsi" w:hAnsiTheme="minorHAnsi" w:cstheme="minorHAnsi"/>
          <w:sz w:val="20"/>
          <w:szCs w:val="20"/>
        </w:rPr>
        <w:t>/podpis/y, pieczątki osoby/osób upoważnionych/</w:t>
      </w:r>
    </w:p>
    <w:p w14:paraId="3385778C" w14:textId="77777777" w:rsidR="00C640E9" w:rsidRPr="00C640E9" w:rsidRDefault="00C640E9" w:rsidP="00C640E9">
      <w:pPr>
        <w:spacing w:after="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F56C5E6" w14:textId="3A3FA1D4" w:rsidR="008F741B" w:rsidRPr="002909A7" w:rsidRDefault="008F741B" w:rsidP="00085F8E">
      <w:pPr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sectPr w:rsidR="008F741B" w:rsidRPr="002909A7" w:rsidSect="00571AEE">
      <w:headerReference w:type="even" r:id="rId8"/>
      <w:headerReference w:type="default" r:id="rId9"/>
      <w:headerReference w:type="first" r:id="rId10"/>
      <w:pgSz w:w="11906" w:h="16838" w:code="9"/>
      <w:pgMar w:top="1418" w:right="964" w:bottom="1418" w:left="1531" w:header="142" w:footer="59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5701" w14:textId="77777777" w:rsidR="005C3A04" w:rsidRDefault="005C3A04" w:rsidP="00CE5965">
      <w:pPr>
        <w:spacing w:after="0" w:line="240" w:lineRule="auto"/>
      </w:pPr>
      <w:r>
        <w:separator/>
      </w:r>
    </w:p>
  </w:endnote>
  <w:endnote w:type="continuationSeparator" w:id="0">
    <w:p w14:paraId="733EAE59" w14:textId="77777777" w:rsidR="005C3A04" w:rsidRDefault="005C3A04" w:rsidP="00CE5965">
      <w:pPr>
        <w:spacing w:after="0" w:line="240" w:lineRule="auto"/>
      </w:pPr>
      <w:r>
        <w:continuationSeparator/>
      </w:r>
    </w:p>
  </w:endnote>
  <w:endnote w:type="continuationNotice" w:id="1">
    <w:p w14:paraId="70799D12" w14:textId="77777777" w:rsidR="00635F2E" w:rsidRDefault="00635F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ED2DE" w14:textId="77777777" w:rsidR="005C3A04" w:rsidRDefault="005C3A04" w:rsidP="00CE5965">
      <w:pPr>
        <w:spacing w:after="0" w:line="240" w:lineRule="auto"/>
      </w:pPr>
      <w:r>
        <w:separator/>
      </w:r>
    </w:p>
  </w:footnote>
  <w:footnote w:type="continuationSeparator" w:id="0">
    <w:p w14:paraId="0DDCB99D" w14:textId="77777777" w:rsidR="005C3A04" w:rsidRDefault="005C3A04" w:rsidP="00CE5965">
      <w:pPr>
        <w:spacing w:after="0" w:line="240" w:lineRule="auto"/>
      </w:pPr>
      <w:r>
        <w:continuationSeparator/>
      </w:r>
    </w:p>
  </w:footnote>
  <w:footnote w:type="continuationNotice" w:id="1">
    <w:p w14:paraId="3454F6F2" w14:textId="77777777" w:rsidR="00635F2E" w:rsidRDefault="00635F2E">
      <w:pPr>
        <w:spacing w:after="0" w:line="240" w:lineRule="auto"/>
      </w:pPr>
    </w:p>
  </w:footnote>
  <w:footnote w:id="2">
    <w:p w14:paraId="22480C7B" w14:textId="77777777" w:rsidR="00C640E9" w:rsidRPr="00C52A30" w:rsidRDefault="00C640E9" w:rsidP="00C640E9">
      <w:pPr>
        <w:pStyle w:val="Tekstprzypisudolnego"/>
        <w:ind w:left="113" w:hanging="113"/>
        <w:jc w:val="both"/>
        <w:rPr>
          <w:sz w:val="16"/>
          <w:szCs w:val="16"/>
        </w:rPr>
      </w:pPr>
      <w:r w:rsidRPr="006C4954">
        <w:rPr>
          <w:rStyle w:val="Odwoanieprzypisudolnego"/>
          <w:rFonts w:ascii="Calibri" w:hAnsi="Calibri"/>
          <w:sz w:val="18"/>
          <w:szCs w:val="18"/>
        </w:rPr>
        <w:footnoteRef/>
      </w:r>
      <w:r w:rsidRPr="006C4954">
        <w:rPr>
          <w:rFonts w:ascii="Calibri" w:hAnsi="Calibri"/>
          <w:sz w:val="18"/>
          <w:szCs w:val="18"/>
        </w:rPr>
        <w:t xml:space="preserve"> </w:t>
      </w:r>
      <w:r w:rsidRPr="006C4954">
        <w:rPr>
          <w:rFonts w:ascii="Calibri" w:hAnsi="Calibri"/>
          <w:sz w:val="16"/>
          <w:szCs w:val="16"/>
        </w:rPr>
        <w:t>W przypadku, gdy ofertę składać będą wykonawcy wspólnie ubiegający się o udzielenie zamówienia – należy wpisać nazwę każdego z tych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345D" w14:textId="77777777" w:rsidR="00CE5965" w:rsidRDefault="000D77FC">
    <w:pPr>
      <w:pStyle w:val="Nagwek"/>
    </w:pPr>
    <w:r>
      <w:rPr>
        <w:noProof/>
        <w:lang w:eastAsia="pl-PL"/>
      </w:rPr>
      <w:pict w14:anchorId="7411B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748897" o:spid="_x0000_s1056" type="#_x0000_t75" style="position:absolute;margin-left:0;margin-top:0;width:595.2pt;height:841.9pt;z-index:-251654144;mso-position-horizontal:center;mso-position-horizontal-relative:margin;mso-position-vertical:center;mso-position-vertical-relative:margin" o:allowincell="f">
          <v:imagedata r:id="rId1" o:title="papier_firmowy_0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E450" w14:textId="1EDF3469" w:rsidR="0079280D" w:rsidRDefault="0079280D" w:rsidP="0079280D">
    <w:pPr>
      <w:pStyle w:val="Nagwek"/>
      <w:ind w:left="9204" w:hanging="9204"/>
    </w:pPr>
  </w:p>
  <w:p w14:paraId="6299CC3E" w14:textId="73EA733D" w:rsidR="0079280D" w:rsidRDefault="0079280D" w:rsidP="0079280D">
    <w:pPr>
      <w:pStyle w:val="Nagwek"/>
    </w:pPr>
  </w:p>
  <w:p w14:paraId="6E71F492" w14:textId="7492AF2A" w:rsidR="001E4217" w:rsidRDefault="001E4217" w:rsidP="001E4217">
    <w:pPr>
      <w:pStyle w:val="Nagwek"/>
      <w:ind w:left="9204" w:hanging="9204"/>
    </w:pPr>
  </w:p>
  <w:p w14:paraId="24C088D7" w14:textId="3A56C9A1" w:rsidR="001E4217" w:rsidRDefault="001E4217" w:rsidP="001E4217">
    <w:pPr>
      <w:pStyle w:val="Nagwek"/>
    </w:pPr>
  </w:p>
  <w:p w14:paraId="094E6711" w14:textId="77777777" w:rsidR="001E4217" w:rsidRDefault="001E42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5C0C5" w14:textId="5FE5E86B" w:rsidR="005E02C5" w:rsidRDefault="005E02C5" w:rsidP="005E02C5">
    <w:pPr>
      <w:pStyle w:val="Nagwek"/>
      <w:ind w:left="9204" w:hanging="9204"/>
    </w:pPr>
    <w:bookmarkStart w:id="0" w:name="_Hlk102642364"/>
    <w:bookmarkStart w:id="1" w:name="_Hlk102642365"/>
  </w:p>
  <w:bookmarkEnd w:id="0"/>
  <w:bookmarkEnd w:id="1"/>
  <w:p w14:paraId="21011F68" w14:textId="12122F5C" w:rsidR="00CE5965" w:rsidRDefault="00CE59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E0925"/>
    <w:multiLevelType w:val="multilevel"/>
    <w:tmpl w:val="880E2154"/>
    <w:lvl w:ilvl="0">
      <w:start w:val="1"/>
      <w:numFmt w:val="decimal"/>
      <w:lvlText w:val="%1."/>
      <w:lvlJc w:val="left"/>
      <w:pPr>
        <w:ind w:left="1222" w:hanging="360"/>
      </w:pPr>
      <w:rPr>
        <w:rFonts w:ascii="Calibri" w:eastAsia="Calibri" w:hAnsi="Calibri" w:cs="Times New Roman"/>
      </w:rPr>
    </w:lvl>
    <w:lvl w:ilvl="1">
      <w:start w:val="1"/>
      <w:numFmt w:val="decimal"/>
      <w:isLgl/>
      <w:lvlText w:val="%1.%2."/>
      <w:lvlJc w:val="left"/>
      <w:pPr>
        <w:ind w:left="158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2" w:hanging="1800"/>
      </w:pPr>
      <w:rPr>
        <w:rFonts w:hint="default"/>
      </w:rPr>
    </w:lvl>
  </w:abstractNum>
  <w:abstractNum w:abstractNumId="1" w15:restartNumberingAfterBreak="0">
    <w:nsid w:val="030460C8"/>
    <w:multiLevelType w:val="hybridMultilevel"/>
    <w:tmpl w:val="A6EE98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2A393E"/>
    <w:multiLevelType w:val="hybridMultilevel"/>
    <w:tmpl w:val="EBFA91C8"/>
    <w:lvl w:ilvl="0" w:tplc="D3B2D7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DD37A8"/>
    <w:multiLevelType w:val="hybridMultilevel"/>
    <w:tmpl w:val="E8F0DFB0"/>
    <w:name w:val="WW8Num82322222"/>
    <w:lvl w:ilvl="0" w:tplc="FFA60DC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1" w:tplc="962A33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3D6069"/>
    <w:multiLevelType w:val="hybridMultilevel"/>
    <w:tmpl w:val="C4BCEF5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82F34"/>
    <w:multiLevelType w:val="hybridMultilevel"/>
    <w:tmpl w:val="8CC4D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B717C"/>
    <w:multiLevelType w:val="hybridMultilevel"/>
    <w:tmpl w:val="E5187D10"/>
    <w:lvl w:ilvl="0" w:tplc="B2CE3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C3B2E29"/>
    <w:multiLevelType w:val="hybridMultilevel"/>
    <w:tmpl w:val="2386483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CC14DF7"/>
    <w:multiLevelType w:val="hybridMultilevel"/>
    <w:tmpl w:val="A518FAE8"/>
    <w:lvl w:ilvl="0" w:tplc="32901018">
      <w:start w:val="1"/>
      <w:numFmt w:val="decimal"/>
      <w:lvlText w:val="%1."/>
      <w:lvlJc w:val="left"/>
      <w:pPr>
        <w:ind w:left="765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20F45896"/>
    <w:multiLevelType w:val="hybridMultilevel"/>
    <w:tmpl w:val="EE4C8752"/>
    <w:lvl w:ilvl="0" w:tplc="D776439A">
      <w:start w:val="1"/>
      <w:numFmt w:val="lowerLetter"/>
      <w:lvlText w:val="%1."/>
      <w:lvlJc w:val="left"/>
      <w:pPr>
        <w:ind w:left="1068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25013F9"/>
    <w:multiLevelType w:val="hybridMultilevel"/>
    <w:tmpl w:val="19B826BE"/>
    <w:lvl w:ilvl="0" w:tplc="CF24197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B55CE"/>
    <w:multiLevelType w:val="hybridMultilevel"/>
    <w:tmpl w:val="56F8CE1C"/>
    <w:lvl w:ilvl="0" w:tplc="4FA608F6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67CEB"/>
    <w:multiLevelType w:val="hybridMultilevel"/>
    <w:tmpl w:val="38F21B8C"/>
    <w:lvl w:ilvl="0" w:tplc="0C1CF5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2C109B"/>
    <w:multiLevelType w:val="hybridMultilevel"/>
    <w:tmpl w:val="AAA40688"/>
    <w:lvl w:ilvl="0" w:tplc="F5066B58">
      <w:start w:val="1"/>
      <w:numFmt w:val="decimal"/>
      <w:lvlText w:val="%1)"/>
      <w:lvlJc w:val="left"/>
      <w:pPr>
        <w:ind w:left="2432" w:hanging="305"/>
      </w:pPr>
      <w:rPr>
        <w:rFonts w:ascii="Calibri" w:eastAsia="Times New Roman" w:hAnsi="Calibri" w:cs="Times New Roman" w:hint="default"/>
        <w:b w:val="0"/>
        <w:spacing w:val="-16"/>
        <w:w w:val="99"/>
        <w:sz w:val="24"/>
        <w:szCs w:val="24"/>
      </w:rPr>
    </w:lvl>
    <w:lvl w:ilvl="1" w:tplc="6FF0AFDE">
      <w:start w:val="1"/>
      <w:numFmt w:val="bullet"/>
      <w:lvlText w:val="•"/>
      <w:lvlJc w:val="left"/>
      <w:pPr>
        <w:ind w:left="3257" w:hanging="305"/>
      </w:pPr>
      <w:rPr>
        <w:rFonts w:hint="default"/>
      </w:rPr>
    </w:lvl>
    <w:lvl w:ilvl="2" w:tplc="83CA5738">
      <w:start w:val="1"/>
      <w:numFmt w:val="bullet"/>
      <w:lvlText w:val="•"/>
      <w:lvlJc w:val="left"/>
      <w:pPr>
        <w:ind w:left="4086" w:hanging="305"/>
      </w:pPr>
      <w:rPr>
        <w:rFonts w:hint="default"/>
      </w:rPr>
    </w:lvl>
    <w:lvl w:ilvl="3" w:tplc="78D4CFBC">
      <w:start w:val="1"/>
      <w:numFmt w:val="bullet"/>
      <w:lvlText w:val="•"/>
      <w:lvlJc w:val="left"/>
      <w:pPr>
        <w:ind w:left="4914" w:hanging="305"/>
      </w:pPr>
      <w:rPr>
        <w:rFonts w:hint="default"/>
      </w:rPr>
    </w:lvl>
    <w:lvl w:ilvl="4" w:tplc="EEBC4062">
      <w:start w:val="1"/>
      <w:numFmt w:val="bullet"/>
      <w:lvlText w:val="•"/>
      <w:lvlJc w:val="left"/>
      <w:pPr>
        <w:ind w:left="5743" w:hanging="305"/>
      </w:pPr>
      <w:rPr>
        <w:rFonts w:hint="default"/>
      </w:rPr>
    </w:lvl>
    <w:lvl w:ilvl="5" w:tplc="6A269612">
      <w:start w:val="1"/>
      <w:numFmt w:val="bullet"/>
      <w:lvlText w:val="•"/>
      <w:lvlJc w:val="left"/>
      <w:pPr>
        <w:ind w:left="6572" w:hanging="305"/>
      </w:pPr>
      <w:rPr>
        <w:rFonts w:hint="default"/>
      </w:rPr>
    </w:lvl>
    <w:lvl w:ilvl="6" w:tplc="C0BA2EA4">
      <w:start w:val="1"/>
      <w:numFmt w:val="bullet"/>
      <w:lvlText w:val="•"/>
      <w:lvlJc w:val="left"/>
      <w:pPr>
        <w:ind w:left="7400" w:hanging="305"/>
      </w:pPr>
      <w:rPr>
        <w:rFonts w:hint="default"/>
      </w:rPr>
    </w:lvl>
    <w:lvl w:ilvl="7" w:tplc="C57218A4">
      <w:start w:val="1"/>
      <w:numFmt w:val="bullet"/>
      <w:lvlText w:val="•"/>
      <w:lvlJc w:val="left"/>
      <w:pPr>
        <w:ind w:left="8229" w:hanging="305"/>
      </w:pPr>
      <w:rPr>
        <w:rFonts w:hint="default"/>
      </w:rPr>
    </w:lvl>
    <w:lvl w:ilvl="8" w:tplc="B16637E4">
      <w:start w:val="1"/>
      <w:numFmt w:val="bullet"/>
      <w:lvlText w:val="•"/>
      <w:lvlJc w:val="left"/>
      <w:pPr>
        <w:ind w:left="9058" w:hanging="305"/>
      </w:pPr>
      <w:rPr>
        <w:rFonts w:hint="default"/>
      </w:rPr>
    </w:lvl>
  </w:abstractNum>
  <w:abstractNum w:abstractNumId="17" w15:restartNumberingAfterBreak="0">
    <w:nsid w:val="364D66C6"/>
    <w:multiLevelType w:val="hybridMultilevel"/>
    <w:tmpl w:val="8C540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B0551"/>
    <w:multiLevelType w:val="hybridMultilevel"/>
    <w:tmpl w:val="C9DEE450"/>
    <w:lvl w:ilvl="0" w:tplc="D17630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02DEA"/>
    <w:multiLevelType w:val="hybridMultilevel"/>
    <w:tmpl w:val="A8008CA0"/>
    <w:lvl w:ilvl="0" w:tplc="562AE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DDD1A2D"/>
    <w:multiLevelType w:val="hybridMultilevel"/>
    <w:tmpl w:val="B658D6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1069AD"/>
    <w:multiLevelType w:val="hybridMultilevel"/>
    <w:tmpl w:val="144CEAA8"/>
    <w:lvl w:ilvl="0" w:tplc="EA382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85BE2"/>
    <w:multiLevelType w:val="hybridMultilevel"/>
    <w:tmpl w:val="545EF8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E80CA8"/>
    <w:multiLevelType w:val="hybridMultilevel"/>
    <w:tmpl w:val="A518FAE8"/>
    <w:lvl w:ilvl="0" w:tplc="FFFFFFFF">
      <w:start w:val="1"/>
      <w:numFmt w:val="decimal"/>
      <w:lvlText w:val="%1."/>
      <w:lvlJc w:val="left"/>
      <w:pPr>
        <w:ind w:left="765" w:hanging="360"/>
      </w:pPr>
      <w:rPr>
        <w:rFonts w:cs="Aria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C32C7"/>
    <w:multiLevelType w:val="hybridMultilevel"/>
    <w:tmpl w:val="918875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BE67367"/>
    <w:multiLevelType w:val="hybridMultilevel"/>
    <w:tmpl w:val="2DDCCE12"/>
    <w:lvl w:ilvl="0" w:tplc="D02828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5D3E2B"/>
    <w:multiLevelType w:val="hybridMultilevel"/>
    <w:tmpl w:val="171620DC"/>
    <w:lvl w:ilvl="0" w:tplc="4274CF0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60725261"/>
    <w:multiLevelType w:val="hybridMultilevel"/>
    <w:tmpl w:val="D180D6D8"/>
    <w:lvl w:ilvl="0" w:tplc="32123A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A162D9B"/>
    <w:multiLevelType w:val="hybridMultilevel"/>
    <w:tmpl w:val="B3C2CB16"/>
    <w:lvl w:ilvl="0" w:tplc="661C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21B6E"/>
    <w:multiLevelType w:val="hybridMultilevel"/>
    <w:tmpl w:val="F1D288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845FFD"/>
    <w:multiLevelType w:val="hybridMultilevel"/>
    <w:tmpl w:val="854C182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A0B4B5A"/>
    <w:multiLevelType w:val="hybridMultilevel"/>
    <w:tmpl w:val="0B202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287959">
    <w:abstractNumId w:val="30"/>
  </w:num>
  <w:num w:numId="2" w16cid:durableId="1087918384">
    <w:abstractNumId w:val="6"/>
  </w:num>
  <w:num w:numId="3" w16cid:durableId="1705524296">
    <w:abstractNumId w:val="17"/>
  </w:num>
  <w:num w:numId="4" w16cid:durableId="692195830">
    <w:abstractNumId w:val="10"/>
  </w:num>
  <w:num w:numId="5" w16cid:durableId="1044599957">
    <w:abstractNumId w:val="29"/>
  </w:num>
  <w:num w:numId="6" w16cid:durableId="270286358">
    <w:abstractNumId w:val="21"/>
  </w:num>
  <w:num w:numId="7" w16cid:durableId="1440106481">
    <w:abstractNumId w:val="1"/>
  </w:num>
  <w:num w:numId="8" w16cid:durableId="1690260091">
    <w:abstractNumId w:val="26"/>
  </w:num>
  <w:num w:numId="9" w16cid:durableId="103044107">
    <w:abstractNumId w:val="32"/>
  </w:num>
  <w:num w:numId="10" w16cid:durableId="466509141">
    <w:abstractNumId w:val="19"/>
  </w:num>
  <w:num w:numId="11" w16cid:durableId="1163205967">
    <w:abstractNumId w:val="22"/>
  </w:num>
  <w:num w:numId="12" w16cid:durableId="285742927">
    <w:abstractNumId w:val="4"/>
  </w:num>
  <w:num w:numId="13" w16cid:durableId="1857114945">
    <w:abstractNumId w:val="0"/>
  </w:num>
  <w:num w:numId="14" w16cid:durableId="714742018">
    <w:abstractNumId w:val="13"/>
  </w:num>
  <w:num w:numId="15" w16cid:durableId="378479143">
    <w:abstractNumId w:val="16"/>
  </w:num>
  <w:num w:numId="16" w16cid:durableId="1663661207">
    <w:abstractNumId w:val="28"/>
  </w:num>
  <w:num w:numId="17" w16cid:durableId="377777761">
    <w:abstractNumId w:val="27"/>
  </w:num>
  <w:num w:numId="18" w16cid:durableId="1629509668">
    <w:abstractNumId w:val="9"/>
  </w:num>
  <w:num w:numId="19" w16cid:durableId="787087599">
    <w:abstractNumId w:val="18"/>
  </w:num>
  <w:num w:numId="20" w16cid:durableId="1979989559">
    <w:abstractNumId w:val="25"/>
  </w:num>
  <w:num w:numId="21" w16cid:durableId="2133205684">
    <w:abstractNumId w:val="20"/>
  </w:num>
  <w:num w:numId="22" w16cid:durableId="2137095860">
    <w:abstractNumId w:val="8"/>
  </w:num>
  <w:num w:numId="23" w16cid:durableId="144704641">
    <w:abstractNumId w:val="5"/>
  </w:num>
  <w:num w:numId="24" w16cid:durableId="1895577385">
    <w:abstractNumId w:val="24"/>
  </w:num>
  <w:num w:numId="25" w16cid:durableId="1782070006">
    <w:abstractNumId w:val="12"/>
  </w:num>
  <w:num w:numId="26" w16cid:durableId="996885609">
    <w:abstractNumId w:val="7"/>
  </w:num>
  <w:num w:numId="27" w16cid:durableId="1153792887">
    <w:abstractNumId w:val="15"/>
  </w:num>
  <w:num w:numId="28" w16cid:durableId="1277755444">
    <w:abstractNumId w:val="14"/>
  </w:num>
  <w:num w:numId="29" w16cid:durableId="2045976988">
    <w:abstractNumId w:val="3"/>
  </w:num>
  <w:num w:numId="30" w16cid:durableId="471531929">
    <w:abstractNumId w:val="23"/>
  </w:num>
  <w:num w:numId="31" w16cid:durableId="4525848">
    <w:abstractNumId w:val="2"/>
  </w:num>
  <w:num w:numId="32" w16cid:durableId="1131240739">
    <w:abstractNumId w:val="11"/>
  </w:num>
  <w:num w:numId="33" w16cid:durableId="2080783096">
    <w:abstractNumId w:val="31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0"/>
    <wne:hash wne:val="-868583153"/>
  </wne:recipientData>
  <wne:recipientData>
    <wne:active wne:val="1"/>
    <wne:hash wne:val="-1368116216"/>
  </wne:recipientData>
  <wne:recipientData>
    <wne:active wne:val="1"/>
    <wne:hash wne:val="-23516906"/>
  </wne:recipientData>
  <wne:recipientData>
    <wne:active wne:val="1"/>
    <wne:hash wne:val="-1315178171"/>
  </wne:recipientData>
  <wne:recipientData>
    <wne:active wne:val="1"/>
    <wne:hash wne:val="-429460812"/>
  </wne:recipientData>
  <wne:recipientData>
    <wne:active wne:val="1"/>
    <wne:hash wne:val="-593147174"/>
  </wne:recipientData>
  <wne:recipientData>
    <wne:active wne:val="1"/>
    <wne:hash wne:val="123610686"/>
  </wne:recipientData>
  <wne:recipientData>
    <wne:active wne:val="1"/>
    <wne:hash wne:val="-24290955"/>
  </wne:recipientData>
  <wne:recipientData>
    <wne:active wne:val="1"/>
    <wne:hash wne:val="-1967576480"/>
  </wne:recipientData>
  <wne:recipientData>
    <wne:active wne:val="1"/>
    <wne:hash wne:val="-120956111"/>
  </wne:recipientData>
  <wne:recipientData>
    <wne:active wne:val="1"/>
    <wne:hash wne:val="-1781109356"/>
  </wne:recipientData>
  <wne:recipientData>
    <wne:active wne:val="1"/>
    <wne:hash wne:val="-278482807"/>
  </wne:recipientData>
  <wne:recipientData>
    <wne:active wne:val="0"/>
  </wne:recipientData>
  <wne:recipientData>
    <wne:active wne:val="0"/>
    <wne:hash wne:val="1871608220"/>
  </wne:recipientData>
  <wne:recipientData>
    <wne:active wne:val="0"/>
    <wne:hash wne:val="-1136344393"/>
  </wne:recipientData>
  <wne:recipientData>
    <wne:active wne:val="0"/>
    <wne:hash wne:val="99145612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mailMerge>
    <w:mainDocumentType w:val="formLetters"/>
    <w:linkToQuery/>
    <w:dataType w:val="native"/>
    <w:connectString w:val="Provider=Microsoft.ACE.OLEDB.12.0;User ID=Admin;Data Source=C:\Users\pfigiel\Desktop\adresy nowi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Dane kontaktowe gmin$'` "/>
    <w:activeRecord w:val="12"/>
    <w:odso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2"/>
    </w:odso>
  </w:mailMerge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f3ed1b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C5"/>
    <w:rsid w:val="0000262F"/>
    <w:rsid w:val="000027C0"/>
    <w:rsid w:val="0000441A"/>
    <w:rsid w:val="00006567"/>
    <w:rsid w:val="00006F9A"/>
    <w:rsid w:val="000148CD"/>
    <w:rsid w:val="000208BE"/>
    <w:rsid w:val="000210B3"/>
    <w:rsid w:val="00021CED"/>
    <w:rsid w:val="00031D61"/>
    <w:rsid w:val="00032BB2"/>
    <w:rsid w:val="0003545A"/>
    <w:rsid w:val="000356CE"/>
    <w:rsid w:val="000373B3"/>
    <w:rsid w:val="00045F1D"/>
    <w:rsid w:val="00060A60"/>
    <w:rsid w:val="000700FE"/>
    <w:rsid w:val="00070637"/>
    <w:rsid w:val="000719C7"/>
    <w:rsid w:val="00072077"/>
    <w:rsid w:val="0008217E"/>
    <w:rsid w:val="000821AF"/>
    <w:rsid w:val="00085F8E"/>
    <w:rsid w:val="000A6F45"/>
    <w:rsid w:val="000B11B7"/>
    <w:rsid w:val="000B3DC0"/>
    <w:rsid w:val="000B475B"/>
    <w:rsid w:val="000C02A3"/>
    <w:rsid w:val="000C1EC1"/>
    <w:rsid w:val="000C5B64"/>
    <w:rsid w:val="000C64BB"/>
    <w:rsid w:val="000D77FC"/>
    <w:rsid w:val="000E0658"/>
    <w:rsid w:val="000E644C"/>
    <w:rsid w:val="000F0EC7"/>
    <w:rsid w:val="000F130A"/>
    <w:rsid w:val="00106C93"/>
    <w:rsid w:val="00117666"/>
    <w:rsid w:val="00117710"/>
    <w:rsid w:val="00120D36"/>
    <w:rsid w:val="0013073A"/>
    <w:rsid w:val="001417B2"/>
    <w:rsid w:val="0014396D"/>
    <w:rsid w:val="00152D51"/>
    <w:rsid w:val="00155338"/>
    <w:rsid w:val="00156EE7"/>
    <w:rsid w:val="00162DB4"/>
    <w:rsid w:val="00167733"/>
    <w:rsid w:val="00176AF0"/>
    <w:rsid w:val="00180386"/>
    <w:rsid w:val="001872BF"/>
    <w:rsid w:val="00192CF4"/>
    <w:rsid w:val="00194D7A"/>
    <w:rsid w:val="001B3A47"/>
    <w:rsid w:val="001B3FA8"/>
    <w:rsid w:val="001D1284"/>
    <w:rsid w:val="001D5C9B"/>
    <w:rsid w:val="001E3267"/>
    <w:rsid w:val="001E4217"/>
    <w:rsid w:val="001F572B"/>
    <w:rsid w:val="00211C03"/>
    <w:rsid w:val="00222E00"/>
    <w:rsid w:val="00222F05"/>
    <w:rsid w:val="00241211"/>
    <w:rsid w:val="0024752B"/>
    <w:rsid w:val="00255B8C"/>
    <w:rsid w:val="00261B7A"/>
    <w:rsid w:val="00281964"/>
    <w:rsid w:val="002909A7"/>
    <w:rsid w:val="00295019"/>
    <w:rsid w:val="002A1FC5"/>
    <w:rsid w:val="002A38A3"/>
    <w:rsid w:val="002A7261"/>
    <w:rsid w:val="002B317D"/>
    <w:rsid w:val="002B712C"/>
    <w:rsid w:val="002C156F"/>
    <w:rsid w:val="002C605E"/>
    <w:rsid w:val="002E1A33"/>
    <w:rsid w:val="002F061D"/>
    <w:rsid w:val="002F7511"/>
    <w:rsid w:val="003032E1"/>
    <w:rsid w:val="00306580"/>
    <w:rsid w:val="00310638"/>
    <w:rsid w:val="003119DF"/>
    <w:rsid w:val="003149A7"/>
    <w:rsid w:val="003212A5"/>
    <w:rsid w:val="00326AAE"/>
    <w:rsid w:val="0034555A"/>
    <w:rsid w:val="00353230"/>
    <w:rsid w:val="003612F3"/>
    <w:rsid w:val="003619C7"/>
    <w:rsid w:val="003631FA"/>
    <w:rsid w:val="003644E3"/>
    <w:rsid w:val="003645C3"/>
    <w:rsid w:val="0036570B"/>
    <w:rsid w:val="00367DCE"/>
    <w:rsid w:val="003750A5"/>
    <w:rsid w:val="003770E2"/>
    <w:rsid w:val="00383608"/>
    <w:rsid w:val="00391224"/>
    <w:rsid w:val="0039729D"/>
    <w:rsid w:val="003B1558"/>
    <w:rsid w:val="003B2CCD"/>
    <w:rsid w:val="003D415E"/>
    <w:rsid w:val="003D48A7"/>
    <w:rsid w:val="003D742E"/>
    <w:rsid w:val="003E42E8"/>
    <w:rsid w:val="003E6853"/>
    <w:rsid w:val="003F4B6C"/>
    <w:rsid w:val="0040360E"/>
    <w:rsid w:val="004040FE"/>
    <w:rsid w:val="0040412D"/>
    <w:rsid w:val="00405464"/>
    <w:rsid w:val="00414CDB"/>
    <w:rsid w:val="00420D4F"/>
    <w:rsid w:val="00427BCD"/>
    <w:rsid w:val="00436F43"/>
    <w:rsid w:val="004438FF"/>
    <w:rsid w:val="00450E05"/>
    <w:rsid w:val="00454A5D"/>
    <w:rsid w:val="004629FC"/>
    <w:rsid w:val="00465023"/>
    <w:rsid w:val="004676C4"/>
    <w:rsid w:val="004759E2"/>
    <w:rsid w:val="00481EF2"/>
    <w:rsid w:val="00483974"/>
    <w:rsid w:val="00486820"/>
    <w:rsid w:val="00487984"/>
    <w:rsid w:val="0049432A"/>
    <w:rsid w:val="004A50FF"/>
    <w:rsid w:val="004A6B36"/>
    <w:rsid w:val="004B37AF"/>
    <w:rsid w:val="004B42E7"/>
    <w:rsid w:val="004B5D56"/>
    <w:rsid w:val="004C20B5"/>
    <w:rsid w:val="004D25B5"/>
    <w:rsid w:val="004D73C0"/>
    <w:rsid w:val="004E7214"/>
    <w:rsid w:val="004F28C6"/>
    <w:rsid w:val="004F3BF4"/>
    <w:rsid w:val="004F3FA2"/>
    <w:rsid w:val="004F78F8"/>
    <w:rsid w:val="00503B94"/>
    <w:rsid w:val="0052000A"/>
    <w:rsid w:val="0052004A"/>
    <w:rsid w:val="00532B3A"/>
    <w:rsid w:val="00536CAE"/>
    <w:rsid w:val="00541E51"/>
    <w:rsid w:val="0055028C"/>
    <w:rsid w:val="00556C17"/>
    <w:rsid w:val="005656C0"/>
    <w:rsid w:val="00566F63"/>
    <w:rsid w:val="00567C60"/>
    <w:rsid w:val="00571AEE"/>
    <w:rsid w:val="00576583"/>
    <w:rsid w:val="0057706B"/>
    <w:rsid w:val="00594627"/>
    <w:rsid w:val="00596A8C"/>
    <w:rsid w:val="005A48A0"/>
    <w:rsid w:val="005A79F4"/>
    <w:rsid w:val="005B2A77"/>
    <w:rsid w:val="005B7922"/>
    <w:rsid w:val="005C0A2F"/>
    <w:rsid w:val="005C3A04"/>
    <w:rsid w:val="005C5E61"/>
    <w:rsid w:val="005D52C5"/>
    <w:rsid w:val="005E02C5"/>
    <w:rsid w:val="005E2287"/>
    <w:rsid w:val="005E70A9"/>
    <w:rsid w:val="00606749"/>
    <w:rsid w:val="00613573"/>
    <w:rsid w:val="00613B40"/>
    <w:rsid w:val="00616BE0"/>
    <w:rsid w:val="00623B7F"/>
    <w:rsid w:val="006273DA"/>
    <w:rsid w:val="00631BFC"/>
    <w:rsid w:val="0063402D"/>
    <w:rsid w:val="00635F2E"/>
    <w:rsid w:val="00643840"/>
    <w:rsid w:val="0065097F"/>
    <w:rsid w:val="00650F8B"/>
    <w:rsid w:val="006532D2"/>
    <w:rsid w:val="00661F8F"/>
    <w:rsid w:val="00670FE9"/>
    <w:rsid w:val="00685A0B"/>
    <w:rsid w:val="00686966"/>
    <w:rsid w:val="00690E9F"/>
    <w:rsid w:val="00692E7A"/>
    <w:rsid w:val="006A167E"/>
    <w:rsid w:val="006A1B7C"/>
    <w:rsid w:val="006A4A1C"/>
    <w:rsid w:val="006B31E7"/>
    <w:rsid w:val="006B4795"/>
    <w:rsid w:val="006B697A"/>
    <w:rsid w:val="006C72FA"/>
    <w:rsid w:val="006C7C61"/>
    <w:rsid w:val="006D12E4"/>
    <w:rsid w:val="006E03BE"/>
    <w:rsid w:val="006E6070"/>
    <w:rsid w:val="006E6D77"/>
    <w:rsid w:val="006F0A56"/>
    <w:rsid w:val="006F5647"/>
    <w:rsid w:val="00700AAB"/>
    <w:rsid w:val="00701822"/>
    <w:rsid w:val="007027F4"/>
    <w:rsid w:val="007055A9"/>
    <w:rsid w:val="007057C2"/>
    <w:rsid w:val="007070F6"/>
    <w:rsid w:val="00707101"/>
    <w:rsid w:val="00710FE1"/>
    <w:rsid w:val="00711E29"/>
    <w:rsid w:val="007138FA"/>
    <w:rsid w:val="00721468"/>
    <w:rsid w:val="00724238"/>
    <w:rsid w:val="0073041E"/>
    <w:rsid w:val="007350FB"/>
    <w:rsid w:val="00760F24"/>
    <w:rsid w:val="00762695"/>
    <w:rsid w:val="00762C31"/>
    <w:rsid w:val="00766C27"/>
    <w:rsid w:val="00772B51"/>
    <w:rsid w:val="0078431D"/>
    <w:rsid w:val="00791B8C"/>
    <w:rsid w:val="0079280D"/>
    <w:rsid w:val="007940AA"/>
    <w:rsid w:val="00794B2D"/>
    <w:rsid w:val="007A223D"/>
    <w:rsid w:val="007A3A7C"/>
    <w:rsid w:val="007A420B"/>
    <w:rsid w:val="007B418E"/>
    <w:rsid w:val="007B538C"/>
    <w:rsid w:val="007B7ECF"/>
    <w:rsid w:val="007C0C17"/>
    <w:rsid w:val="007C1CA3"/>
    <w:rsid w:val="007C4363"/>
    <w:rsid w:val="007C6DF1"/>
    <w:rsid w:val="007D0548"/>
    <w:rsid w:val="007E36C2"/>
    <w:rsid w:val="007E3F3F"/>
    <w:rsid w:val="007E7452"/>
    <w:rsid w:val="007F78B1"/>
    <w:rsid w:val="0080136B"/>
    <w:rsid w:val="00801BFF"/>
    <w:rsid w:val="00801C67"/>
    <w:rsid w:val="008034F3"/>
    <w:rsid w:val="00804AFC"/>
    <w:rsid w:val="00806F5D"/>
    <w:rsid w:val="00811E88"/>
    <w:rsid w:val="0081457E"/>
    <w:rsid w:val="00824315"/>
    <w:rsid w:val="00825F48"/>
    <w:rsid w:val="0082787C"/>
    <w:rsid w:val="008311EC"/>
    <w:rsid w:val="00845245"/>
    <w:rsid w:val="00847E09"/>
    <w:rsid w:val="00855545"/>
    <w:rsid w:val="0085636F"/>
    <w:rsid w:val="00857421"/>
    <w:rsid w:val="008604B8"/>
    <w:rsid w:val="00861A7C"/>
    <w:rsid w:val="008655A4"/>
    <w:rsid w:val="00870FA8"/>
    <w:rsid w:val="008817FE"/>
    <w:rsid w:val="008965B4"/>
    <w:rsid w:val="008A206E"/>
    <w:rsid w:val="008A22BB"/>
    <w:rsid w:val="008A4CB8"/>
    <w:rsid w:val="008A7E4B"/>
    <w:rsid w:val="008C0DB0"/>
    <w:rsid w:val="008C0E43"/>
    <w:rsid w:val="008C58FF"/>
    <w:rsid w:val="008D206F"/>
    <w:rsid w:val="008D64E2"/>
    <w:rsid w:val="008E4E09"/>
    <w:rsid w:val="008F0AC9"/>
    <w:rsid w:val="008F110D"/>
    <w:rsid w:val="008F1B76"/>
    <w:rsid w:val="008F40B0"/>
    <w:rsid w:val="008F564F"/>
    <w:rsid w:val="008F6200"/>
    <w:rsid w:val="008F7204"/>
    <w:rsid w:val="008F741B"/>
    <w:rsid w:val="00917714"/>
    <w:rsid w:val="00917A8F"/>
    <w:rsid w:val="00922C27"/>
    <w:rsid w:val="00923ABB"/>
    <w:rsid w:val="00931285"/>
    <w:rsid w:val="009330A9"/>
    <w:rsid w:val="00936067"/>
    <w:rsid w:val="00936E26"/>
    <w:rsid w:val="009452A0"/>
    <w:rsid w:val="0095455D"/>
    <w:rsid w:val="009635F0"/>
    <w:rsid w:val="00970518"/>
    <w:rsid w:val="009716E1"/>
    <w:rsid w:val="00973D8A"/>
    <w:rsid w:val="0097733D"/>
    <w:rsid w:val="00983BD3"/>
    <w:rsid w:val="00992C93"/>
    <w:rsid w:val="009949AE"/>
    <w:rsid w:val="00995A5C"/>
    <w:rsid w:val="009B0E0B"/>
    <w:rsid w:val="009B33A1"/>
    <w:rsid w:val="009B3406"/>
    <w:rsid w:val="009D2008"/>
    <w:rsid w:val="009D6027"/>
    <w:rsid w:val="009E3496"/>
    <w:rsid w:val="009E3D3E"/>
    <w:rsid w:val="009F175A"/>
    <w:rsid w:val="00A002EC"/>
    <w:rsid w:val="00A06C25"/>
    <w:rsid w:val="00A1219A"/>
    <w:rsid w:val="00A123B0"/>
    <w:rsid w:val="00A154E7"/>
    <w:rsid w:val="00A1564F"/>
    <w:rsid w:val="00A2035A"/>
    <w:rsid w:val="00A2486F"/>
    <w:rsid w:val="00A27B19"/>
    <w:rsid w:val="00A34284"/>
    <w:rsid w:val="00A3694B"/>
    <w:rsid w:val="00A40A95"/>
    <w:rsid w:val="00A602F9"/>
    <w:rsid w:val="00A71559"/>
    <w:rsid w:val="00A81E7C"/>
    <w:rsid w:val="00A87A3B"/>
    <w:rsid w:val="00A87C66"/>
    <w:rsid w:val="00A95BC6"/>
    <w:rsid w:val="00A95CE2"/>
    <w:rsid w:val="00A963C9"/>
    <w:rsid w:val="00AA687C"/>
    <w:rsid w:val="00AA693A"/>
    <w:rsid w:val="00AB416E"/>
    <w:rsid w:val="00AC09F7"/>
    <w:rsid w:val="00AC4DD0"/>
    <w:rsid w:val="00AD44A1"/>
    <w:rsid w:val="00AE1CA7"/>
    <w:rsid w:val="00AE2F3D"/>
    <w:rsid w:val="00AF6C40"/>
    <w:rsid w:val="00B022A2"/>
    <w:rsid w:val="00B07A12"/>
    <w:rsid w:val="00B10F28"/>
    <w:rsid w:val="00B11BF8"/>
    <w:rsid w:val="00B14891"/>
    <w:rsid w:val="00B16422"/>
    <w:rsid w:val="00B42A1D"/>
    <w:rsid w:val="00B45F32"/>
    <w:rsid w:val="00B50CEB"/>
    <w:rsid w:val="00B51D61"/>
    <w:rsid w:val="00B54689"/>
    <w:rsid w:val="00B54C87"/>
    <w:rsid w:val="00B65737"/>
    <w:rsid w:val="00B6680F"/>
    <w:rsid w:val="00B70101"/>
    <w:rsid w:val="00B72A78"/>
    <w:rsid w:val="00B96EB8"/>
    <w:rsid w:val="00B97187"/>
    <w:rsid w:val="00BA38FC"/>
    <w:rsid w:val="00BB041E"/>
    <w:rsid w:val="00BB0FCC"/>
    <w:rsid w:val="00BB3BD4"/>
    <w:rsid w:val="00BB7892"/>
    <w:rsid w:val="00BB7D62"/>
    <w:rsid w:val="00BC10FB"/>
    <w:rsid w:val="00BC71BC"/>
    <w:rsid w:val="00BD057D"/>
    <w:rsid w:val="00BD1754"/>
    <w:rsid w:val="00BD1BFB"/>
    <w:rsid w:val="00BD23EE"/>
    <w:rsid w:val="00BD7F70"/>
    <w:rsid w:val="00BE2C54"/>
    <w:rsid w:val="00BF0650"/>
    <w:rsid w:val="00BF3EA9"/>
    <w:rsid w:val="00C02671"/>
    <w:rsid w:val="00C073B0"/>
    <w:rsid w:val="00C11A00"/>
    <w:rsid w:val="00C14211"/>
    <w:rsid w:val="00C32D28"/>
    <w:rsid w:val="00C37F36"/>
    <w:rsid w:val="00C44CA8"/>
    <w:rsid w:val="00C45888"/>
    <w:rsid w:val="00C640E9"/>
    <w:rsid w:val="00C70436"/>
    <w:rsid w:val="00C73064"/>
    <w:rsid w:val="00C85D34"/>
    <w:rsid w:val="00C868CB"/>
    <w:rsid w:val="00C925AE"/>
    <w:rsid w:val="00C93123"/>
    <w:rsid w:val="00CA26EB"/>
    <w:rsid w:val="00CB01FB"/>
    <w:rsid w:val="00CC0756"/>
    <w:rsid w:val="00CC41AA"/>
    <w:rsid w:val="00CC52DB"/>
    <w:rsid w:val="00CE29B8"/>
    <w:rsid w:val="00CE349E"/>
    <w:rsid w:val="00CE4976"/>
    <w:rsid w:val="00CE5965"/>
    <w:rsid w:val="00CE7CCA"/>
    <w:rsid w:val="00CE7E6C"/>
    <w:rsid w:val="00D0511B"/>
    <w:rsid w:val="00D147BB"/>
    <w:rsid w:val="00D16912"/>
    <w:rsid w:val="00D16BF4"/>
    <w:rsid w:val="00D203B6"/>
    <w:rsid w:val="00D249C7"/>
    <w:rsid w:val="00D25812"/>
    <w:rsid w:val="00D27939"/>
    <w:rsid w:val="00D3493B"/>
    <w:rsid w:val="00D4215E"/>
    <w:rsid w:val="00D46C77"/>
    <w:rsid w:val="00D5004F"/>
    <w:rsid w:val="00D509CC"/>
    <w:rsid w:val="00D514B3"/>
    <w:rsid w:val="00D5280D"/>
    <w:rsid w:val="00D67EDB"/>
    <w:rsid w:val="00D7138D"/>
    <w:rsid w:val="00D94005"/>
    <w:rsid w:val="00DA1381"/>
    <w:rsid w:val="00DA16BC"/>
    <w:rsid w:val="00DC3E12"/>
    <w:rsid w:val="00DD1A19"/>
    <w:rsid w:val="00DD4C53"/>
    <w:rsid w:val="00E06AA0"/>
    <w:rsid w:val="00E353C0"/>
    <w:rsid w:val="00E37749"/>
    <w:rsid w:val="00E41FFA"/>
    <w:rsid w:val="00E446E3"/>
    <w:rsid w:val="00E46245"/>
    <w:rsid w:val="00E51E44"/>
    <w:rsid w:val="00E579D0"/>
    <w:rsid w:val="00E60187"/>
    <w:rsid w:val="00E74716"/>
    <w:rsid w:val="00E76FF2"/>
    <w:rsid w:val="00E77DF6"/>
    <w:rsid w:val="00E8225D"/>
    <w:rsid w:val="00E86AC7"/>
    <w:rsid w:val="00E957F8"/>
    <w:rsid w:val="00EB0AB6"/>
    <w:rsid w:val="00EB1C19"/>
    <w:rsid w:val="00EB2638"/>
    <w:rsid w:val="00EB3EC0"/>
    <w:rsid w:val="00EC7F55"/>
    <w:rsid w:val="00ED15D6"/>
    <w:rsid w:val="00F00963"/>
    <w:rsid w:val="00F03494"/>
    <w:rsid w:val="00F05FA2"/>
    <w:rsid w:val="00F07C29"/>
    <w:rsid w:val="00F112B4"/>
    <w:rsid w:val="00F12731"/>
    <w:rsid w:val="00F200DB"/>
    <w:rsid w:val="00F21047"/>
    <w:rsid w:val="00F42C47"/>
    <w:rsid w:val="00F43A20"/>
    <w:rsid w:val="00F5622B"/>
    <w:rsid w:val="00F634BB"/>
    <w:rsid w:val="00F648F5"/>
    <w:rsid w:val="00F71086"/>
    <w:rsid w:val="00F72E2E"/>
    <w:rsid w:val="00F76A7D"/>
    <w:rsid w:val="00F76D62"/>
    <w:rsid w:val="00F77BF8"/>
    <w:rsid w:val="00F81724"/>
    <w:rsid w:val="00F861C8"/>
    <w:rsid w:val="00F97D05"/>
    <w:rsid w:val="00FA26A2"/>
    <w:rsid w:val="00FA64F8"/>
    <w:rsid w:val="00FB02C7"/>
    <w:rsid w:val="00FB4F86"/>
    <w:rsid w:val="00FB51BF"/>
    <w:rsid w:val="00FB6AD6"/>
    <w:rsid w:val="00FC01AC"/>
    <w:rsid w:val="00FC5EE5"/>
    <w:rsid w:val="00FD31A8"/>
    <w:rsid w:val="00FE417D"/>
    <w:rsid w:val="00FE5DD1"/>
    <w:rsid w:val="00FF246E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3ed1b"/>
    </o:shapedefaults>
    <o:shapelayout v:ext="edit">
      <o:idmap v:ext="edit" data="2"/>
    </o:shapelayout>
  </w:shapeDefaults>
  <w:decimalSymbol w:val=","/>
  <w:listSeparator w:val=";"/>
  <w14:docId w14:val="5F41D8CC"/>
  <w15:docId w15:val="{3924EB5F-FEEE-4119-B9E1-BFD56815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04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242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640E9"/>
    <w:pPr>
      <w:keepNext/>
      <w:widowControl w:val="0"/>
      <w:autoSpaceDE w:val="0"/>
      <w:autoSpaceDN w:val="0"/>
      <w:adjustRightInd w:val="0"/>
      <w:spacing w:after="0" w:line="240" w:lineRule="auto"/>
      <w:ind w:left="709"/>
      <w:outlineLvl w:val="1"/>
    </w:pPr>
    <w:rPr>
      <w:rFonts w:ascii="Arial" w:eastAsia="Times New Roman" w:hAnsi="Arial" w:cs="Arial"/>
      <w:b/>
      <w:bCs/>
      <w:color w:val="00000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640E9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sz w:val="28"/>
      <w:szCs w:val="24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C640E9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 w:cs="Arial"/>
      <w:b/>
      <w:bCs/>
      <w:color w:val="00000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640E9"/>
    <w:pPr>
      <w:keepNext/>
      <w:spacing w:after="0" w:line="240" w:lineRule="auto"/>
      <w:outlineLvl w:val="4"/>
    </w:pPr>
    <w:rPr>
      <w:rFonts w:ascii="Arial" w:eastAsia="Times New Roman" w:hAnsi="Arial" w:cs="Arial"/>
      <w:i/>
      <w:iCs/>
      <w:sz w:val="26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E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E5965"/>
  </w:style>
  <w:style w:type="paragraph" w:styleId="Stopka">
    <w:name w:val="footer"/>
    <w:basedOn w:val="Normalny"/>
    <w:link w:val="StopkaZnak"/>
    <w:unhideWhenUsed/>
    <w:rsid w:val="00CE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65"/>
  </w:style>
  <w:style w:type="paragraph" w:styleId="Tekstdymka">
    <w:name w:val="Balloon Text"/>
    <w:basedOn w:val="Normalny"/>
    <w:link w:val="TekstdymkaZnak"/>
    <w:unhideWhenUsed/>
    <w:rsid w:val="00AA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A687C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5E02C5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E02C5"/>
    <w:rPr>
      <w:rFonts w:asciiTheme="minorHAnsi" w:eastAsiaTheme="minorEastAsia" w:hAnsiTheme="minorHAnsi" w:cstheme="minorBidi"/>
      <w:sz w:val="22"/>
      <w:szCs w:val="22"/>
    </w:rPr>
  </w:style>
  <w:style w:type="character" w:styleId="Hipercze">
    <w:name w:val="Hyperlink"/>
    <w:basedOn w:val="Domylnaczcionkaakapitu"/>
    <w:unhideWhenUsed/>
    <w:rsid w:val="007055A9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613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C31"/>
    <w:pPr>
      <w:ind w:left="720"/>
      <w:contextualSpacing/>
    </w:pPr>
  </w:style>
  <w:style w:type="character" w:styleId="Uwydatnienie">
    <w:name w:val="Emphasis"/>
    <w:basedOn w:val="Domylnaczcionkaakapitu"/>
    <w:qFormat/>
    <w:rsid w:val="00BD1BFB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24238"/>
    <w:rPr>
      <w:rFonts w:ascii="Times New Roman" w:eastAsia="Times New Roman" w:hAnsi="Times New Roman"/>
      <w:b/>
      <w:sz w:val="28"/>
    </w:rPr>
  </w:style>
  <w:style w:type="paragraph" w:styleId="Tekstpodstawowy">
    <w:name w:val="Body Text"/>
    <w:basedOn w:val="Normalny"/>
    <w:link w:val="TekstpodstawowyZnak"/>
    <w:rsid w:val="000210B3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210B3"/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0210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0B3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uiPriority w:val="99"/>
    <w:rsid w:val="000210B3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C073B0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073B0"/>
    <w:pPr>
      <w:widowControl w:val="0"/>
      <w:shd w:val="clear" w:color="auto" w:fill="FFFFFF"/>
      <w:spacing w:after="260" w:line="259" w:lineRule="auto"/>
    </w:pPr>
    <w:rPr>
      <w:rFonts w:cs="Calibri"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367DCE"/>
    <w:rPr>
      <w:i/>
      <w:iCs/>
      <w:color w:val="4472C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B7EC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B51BF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nhideWhenUsed/>
    <w:rsid w:val="00C640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640E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C640E9"/>
    <w:rPr>
      <w:rFonts w:ascii="Arial" w:eastAsia="Times New Roman" w:hAnsi="Arial" w:cs="Arial"/>
      <w:b/>
      <w:bCs/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C640E9"/>
    <w:rPr>
      <w:rFonts w:ascii="Times New Roman" w:eastAsia="Times New Roman" w:hAnsi="Times New Roman"/>
      <w:sz w:val="28"/>
      <w:szCs w:val="24"/>
      <w:u w:val="single"/>
    </w:rPr>
  </w:style>
  <w:style w:type="character" w:customStyle="1" w:styleId="Nagwek4Znak">
    <w:name w:val="Nagłówek 4 Znak"/>
    <w:basedOn w:val="Domylnaczcionkaakapitu"/>
    <w:link w:val="Nagwek4"/>
    <w:rsid w:val="00C640E9"/>
    <w:rPr>
      <w:rFonts w:ascii="Arial" w:eastAsia="Times New Roman" w:hAnsi="Arial" w:cs="Arial"/>
      <w:b/>
      <w:bCs/>
      <w:color w:val="00000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rsid w:val="00C640E9"/>
    <w:rPr>
      <w:rFonts w:ascii="Arial" w:eastAsia="Times New Roman" w:hAnsi="Arial" w:cs="Arial"/>
      <w:i/>
      <w:iCs/>
      <w:sz w:val="26"/>
      <w:szCs w:val="24"/>
      <w:u w:val="single"/>
    </w:rPr>
  </w:style>
  <w:style w:type="paragraph" w:styleId="Tekstpodstawowy3">
    <w:name w:val="Body Text 3"/>
    <w:basedOn w:val="Normalny"/>
    <w:link w:val="Tekstpodstawowy3Znak"/>
    <w:rsid w:val="00C640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0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640E9"/>
    <w:rPr>
      <w:rFonts w:ascii="Arial" w:eastAsia="Times New Roman" w:hAnsi="Arial" w:cs="Arial"/>
      <w:i/>
      <w:iCs/>
      <w:color w:val="000000"/>
      <w:sz w:val="22"/>
      <w:szCs w:val="22"/>
      <w:u w:val="single"/>
    </w:rPr>
  </w:style>
  <w:style w:type="paragraph" w:styleId="Tekstpodstawowywcity">
    <w:name w:val="Body Text Indent"/>
    <w:basedOn w:val="Normalny"/>
    <w:link w:val="TekstpodstawowywcityZnak"/>
    <w:rsid w:val="00C640E9"/>
    <w:pPr>
      <w:widowControl w:val="0"/>
      <w:tabs>
        <w:tab w:val="left" w:pos="142"/>
      </w:tabs>
      <w:autoSpaceDE w:val="0"/>
      <w:autoSpaceDN w:val="0"/>
      <w:adjustRightInd w:val="0"/>
      <w:spacing w:after="0" w:line="240" w:lineRule="auto"/>
      <w:ind w:left="142"/>
    </w:pPr>
    <w:rPr>
      <w:rFonts w:ascii="Arial" w:eastAsia="Times New Roman" w:hAnsi="Arial" w:cs="Arial"/>
      <w:color w:val="00000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40E9"/>
    <w:rPr>
      <w:rFonts w:ascii="Arial" w:eastAsia="Times New Roman" w:hAnsi="Arial" w:cs="Arial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C640E9"/>
    <w:pPr>
      <w:widowControl w:val="0"/>
      <w:autoSpaceDE w:val="0"/>
      <w:autoSpaceDN w:val="0"/>
      <w:adjustRightInd w:val="0"/>
      <w:spacing w:after="0" w:line="240" w:lineRule="auto"/>
      <w:ind w:left="284" w:hanging="142"/>
    </w:pPr>
    <w:rPr>
      <w:rFonts w:ascii="Arial" w:eastAsia="Times New Roman" w:hAnsi="Arial" w:cs="Arial"/>
      <w:color w:val="00000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640E9"/>
    <w:rPr>
      <w:rFonts w:ascii="Arial" w:eastAsia="Times New Roman" w:hAnsi="Arial" w:cs="Arial"/>
      <w:color w:val="000000"/>
      <w:sz w:val="22"/>
      <w:szCs w:val="22"/>
    </w:rPr>
  </w:style>
  <w:style w:type="character" w:styleId="Numerstrony">
    <w:name w:val="page number"/>
    <w:basedOn w:val="Domylnaczcionkaakapitu"/>
    <w:rsid w:val="00C640E9"/>
  </w:style>
  <w:style w:type="paragraph" w:styleId="Tekstprzypisukocowego">
    <w:name w:val="endnote text"/>
    <w:basedOn w:val="Normalny"/>
    <w:link w:val="TekstprzypisukocowegoZnak"/>
    <w:semiHidden/>
    <w:rsid w:val="00C64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640E9"/>
    <w:rPr>
      <w:rFonts w:ascii="Times New Roman" w:eastAsia="Times New Roman" w:hAnsi="Times New Roman"/>
    </w:rPr>
  </w:style>
  <w:style w:type="character" w:styleId="Odwoanieprzypisukocowego">
    <w:name w:val="endnote reference"/>
    <w:semiHidden/>
    <w:rsid w:val="00C640E9"/>
    <w:rPr>
      <w:vertAlign w:val="superscript"/>
    </w:rPr>
  </w:style>
  <w:style w:type="paragraph" w:customStyle="1" w:styleId="Tekstpodstawowy31">
    <w:name w:val="Tekst podstawowy 31"/>
    <w:basedOn w:val="Normalny"/>
    <w:rsid w:val="00C640E9"/>
    <w:pPr>
      <w:spacing w:after="0" w:line="240" w:lineRule="auto"/>
    </w:pPr>
    <w:rPr>
      <w:rFonts w:ascii="Times New Roman" w:eastAsia="Times New Roman" w:hAnsi="Times New Roman"/>
      <w:i/>
      <w:iCs/>
      <w:szCs w:val="24"/>
      <w:u w:val="single"/>
      <w:lang w:eastAsia="ar-SA"/>
    </w:rPr>
  </w:style>
  <w:style w:type="paragraph" w:customStyle="1" w:styleId="Tekstpodstawowywcity21">
    <w:name w:val="Tekst podstawowy wcięty 21"/>
    <w:basedOn w:val="Normalny"/>
    <w:rsid w:val="00C640E9"/>
    <w:pPr>
      <w:spacing w:after="0" w:line="240" w:lineRule="auto"/>
      <w:ind w:left="705"/>
    </w:pPr>
    <w:rPr>
      <w:rFonts w:ascii="Times New Roman" w:eastAsia="Times New Roman" w:hAnsi="Times New Roman"/>
      <w:szCs w:val="24"/>
      <w:lang w:eastAsia="ar-SA"/>
    </w:rPr>
  </w:style>
  <w:style w:type="paragraph" w:styleId="Tytu">
    <w:name w:val="Title"/>
    <w:basedOn w:val="Normalny"/>
    <w:link w:val="TytuZnak"/>
    <w:qFormat/>
    <w:rsid w:val="00C640E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640E9"/>
    <w:rPr>
      <w:rFonts w:ascii="Times New Roman" w:eastAsia="Times New Roman" w:hAnsi="Times New Roman"/>
      <w:b/>
      <w:sz w:val="26"/>
    </w:rPr>
  </w:style>
  <w:style w:type="paragraph" w:customStyle="1" w:styleId="WW-Tekstpodstawowywcity2">
    <w:name w:val="WW-Tekst podstawowy wcięty 2"/>
    <w:basedOn w:val="Normalny"/>
    <w:rsid w:val="00C640E9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table" w:styleId="Tabela-Siatka">
    <w:name w:val="Table Grid"/>
    <w:basedOn w:val="Standardowy"/>
    <w:rsid w:val="00C640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640E9"/>
    <w:pPr>
      <w:widowControl w:val="0"/>
    </w:pPr>
    <w:rPr>
      <w:rFonts w:ascii="Times New Roman" w:eastAsia="Times New Roman" w:hAnsi="Times New Roman"/>
      <w:snapToGrid w:val="0"/>
    </w:rPr>
  </w:style>
  <w:style w:type="character" w:styleId="UyteHipercze">
    <w:name w:val="FollowedHyperlink"/>
    <w:rsid w:val="00C640E9"/>
    <w:rPr>
      <w:color w:val="800080"/>
      <w:u w:val="single"/>
    </w:rPr>
  </w:style>
  <w:style w:type="paragraph" w:customStyle="1" w:styleId="Akapitzlist1">
    <w:name w:val="Akapit z listą1"/>
    <w:basedOn w:val="Normalny"/>
    <w:rsid w:val="00C640E9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C640E9"/>
    <w:rPr>
      <w:sz w:val="22"/>
      <w:szCs w:val="22"/>
      <w:lang w:eastAsia="en-US"/>
    </w:rPr>
  </w:style>
  <w:style w:type="character" w:styleId="Pogrubienie">
    <w:name w:val="Strong"/>
    <w:uiPriority w:val="22"/>
    <w:qFormat/>
    <w:rsid w:val="00C640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attachedTemplate" Target="file:///C:\Users\Admin\Desktop\ouid\papier_firmowy%20bez%20UE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533C6-7F5C-4C0C-8035-2332DE86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 bez UE_kolor</Template>
  <TotalTime>417</TotalTime>
  <Pages>2</Pages>
  <Words>586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MEDIA ESSENCE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Paweł Sobczak</cp:lastModifiedBy>
  <cp:revision>21</cp:revision>
  <cp:lastPrinted>2023-10-18T12:11:00Z</cp:lastPrinted>
  <dcterms:created xsi:type="dcterms:W3CDTF">2022-05-05T08:45:00Z</dcterms:created>
  <dcterms:modified xsi:type="dcterms:W3CDTF">2023-10-18T12:45:00Z</dcterms:modified>
</cp:coreProperties>
</file>